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Rossendale and Darwen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Rossendale and Darwen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Rossendale and Darwen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Rossendale and Darwen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Rossendale and Darwen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Rossendale and Darwen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64.7% </w:t>
      </w:r>
      <w:r w:rsidRPr="004747BF">
        <w:rPr>
          <w:rFonts w:ascii="Libre Franklin Light" w:eastAsia="Times New Roman" w:hAnsi="Libre Franklin Light" w:cs="Calibri Light"/>
        </w:rPr>
        <w:t xml:space="preserve">of those respondents classified as PGSI 8+ in Rossendale and Darwen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Rossendale and Darwen is estimated to be </w:t>
      </w:r>
      <w:r w:rsidRPr="00773DF7">
        <w:rPr>
          <w:rFonts w:ascii="Libre Franklin Light" w:eastAsia="Times New Roman" w:hAnsi="Libre Franklin Light" w:cs="Calibri Light"/>
          <w:b/>
          <w:bCs/>
          <w:color w:val="C45911" w:themeColor="accent2" w:themeShade="BF"/>
        </w:rPr>
        <w:t xml:space="preserve">£1,998,282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Rossendale and Darwen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Rossendale and Darwen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Rossendale and Darwen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Rossendale and Darwen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ssendale and Darw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Rossendale and Darwen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ssendale and Darw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Rossendale and Darwen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Rossendale and Darwen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ssendale and Darw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Rossendale and Darwen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Rossendale and Darwen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Rossendale and Darwen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Rossendale and Darwen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Rossendale and Darwen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Rossendale and Darwen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£1,998,282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Rossendale and Darwen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£32,549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£673,126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£48,220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£24,864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£1,205,961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£1,998,282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Rossendale and Darwen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Rossendale and Darwen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Rossendale and Darwen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Rossendale and Darwen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Rossendale and Darwen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Rossendale and Darwen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Rossendale and Darwen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Rossendale and Darwen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Rossendale and Darwen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Rossendale and Darwen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Rossendale and Darwen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Rossendale and Darwen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1A79AD6-9B4F-4499-A9FB-43347171A27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